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BC4F89" w:rsidP="00193115">
            <w:pPr>
              <w:rPr>
                <w:rFonts w:ascii="Calibri" w:hAnsi="Calibri"/>
                <w:sz w:val="22"/>
              </w:rPr>
            </w:pPr>
            <w:r>
              <w:rPr>
                <w:rFonts w:ascii="Calibri" w:hAnsi="Calibri"/>
                <w:sz w:val="22"/>
              </w:rPr>
              <w:t>261</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BC4F89" w:rsidP="00193115">
            <w:pPr>
              <w:rPr>
                <w:rFonts w:ascii="Calibri" w:hAnsi="Calibri"/>
                <w:sz w:val="22"/>
              </w:rPr>
            </w:pPr>
            <w:r>
              <w:rPr>
                <w:rFonts w:ascii="Calibri" w:hAnsi="Calibri"/>
                <w:sz w:val="22"/>
              </w:rPr>
              <w:t>Use of the Theft Assessment Calculator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BC4F89" w:rsidP="00193115">
            <w:pPr>
              <w:rPr>
                <w:rFonts w:ascii="Calibri" w:hAnsi="Calibri"/>
                <w:sz w:val="22"/>
              </w:rPr>
            </w:pPr>
            <w:r>
              <w:rPr>
                <w:rFonts w:ascii="Calibri" w:hAnsi="Calibri"/>
                <w:sz w:val="22"/>
              </w:rPr>
              <w:t>All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BC4F89" w:rsidP="00193115">
            <w:pPr>
              <w:rPr>
                <w:rFonts w:ascii="Calibri" w:hAnsi="Calibri"/>
                <w:sz w:val="22"/>
              </w:rPr>
            </w:pPr>
            <w:r>
              <w:rPr>
                <w:rFonts w:ascii="Calibri" w:hAnsi="Calibri"/>
                <w:sz w:val="22"/>
              </w:rPr>
              <w:t>Part 2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D017AF" w:rsidP="00D017AF">
            <w:pPr>
              <w:rPr>
                <w:rFonts w:ascii="Calibri" w:hAnsi="Calibri"/>
                <w:sz w:val="22"/>
              </w:rPr>
            </w:pPr>
            <w:r>
              <w:rPr>
                <w:rFonts w:ascii="Calibri" w:hAnsi="Calibri"/>
                <w:sz w:val="22"/>
              </w:rPr>
              <w:t>01 April</w:t>
            </w:r>
            <w:r w:rsidR="006930AD" w:rsidRPr="006930AD">
              <w:rPr>
                <w:rFonts w:ascii="Calibri" w:hAnsi="Calibri"/>
                <w:sz w:val="22"/>
              </w:rPr>
              <w:t xml:space="preserve"> 2016 </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D017AF" w:rsidP="00193115">
            <w:pPr>
              <w:rPr>
                <w:rFonts w:ascii="Calibri" w:hAnsi="Calibri"/>
                <w:sz w:val="22"/>
              </w:rPr>
            </w:pPr>
            <w:r>
              <w:rPr>
                <w:rFonts w:ascii="Calibri" w:hAnsi="Calibri"/>
                <w:sz w:val="22"/>
              </w:rPr>
              <w:t>26</w:t>
            </w:r>
            <w:r w:rsidR="006930AD">
              <w:rPr>
                <w:rFonts w:ascii="Calibri" w:hAnsi="Calibri"/>
                <w:sz w:val="22"/>
              </w:rPr>
              <w:t xml:space="preserve"> February 2016</w:t>
            </w:r>
            <w:bookmarkStart w:id="0" w:name="_GoBack"/>
            <w:bookmarkEnd w:id="0"/>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84489A81368B4060A25576E69AA76428"/>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E911C271AE31447F803C795519485C5D"/>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A6FD434B4A5F4BA3AEFDAD3FAF2BC0AB"/>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3015DFF1A68E43C4B029142A651118BB"/>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6616FB74C7CB4D0E88997497A059896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494577102F6E422AB3D4DE7CDD32FAE5"/>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3F74DD1A0BAF490D81D07CF1E5716F55"/>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1526459450FD408FB87C359F8B4E8655"/>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144494DB871946748CB23FCFF6E70380"/>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0D55F9C5259045C28F94048EB900E2AD"/>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w:t>
            </w:r>
            <w:proofErr w:type="gramStart"/>
            <w:r w:rsidRPr="00957B20">
              <w:rPr>
                <w:rFonts w:ascii="Calibri" w:hAnsi="Calibri"/>
                <w:sz w:val="22"/>
              </w:rPr>
              <w:t>advise</w:t>
            </w:r>
            <w:proofErr w:type="gramEnd"/>
            <w:r w:rsidRPr="00957B20">
              <w:rPr>
                <w:rFonts w:ascii="Calibri" w:hAnsi="Calibri"/>
                <w:sz w:val="22"/>
              </w:rPr>
              <w:t xml:space="preserv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C181242C6DB647AC8C96BCF12AD2044B"/>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E4B9B81414784E1CBCA9C3D7D0738323"/>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F89" w:rsidRDefault="00BC4F89" w:rsidP="00FD00A2">
      <w:r>
        <w:separator/>
      </w:r>
    </w:p>
  </w:endnote>
  <w:endnote w:type="continuationSeparator" w:id="0">
    <w:p w:rsidR="00BC4F89" w:rsidRDefault="00BC4F89"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6930AD">
    <w:pPr>
      <w:pStyle w:val="Footer"/>
      <w:rPr>
        <w:rFonts w:ascii="Calibri" w:hAnsi="Calibri"/>
      </w:rPr>
    </w:pPr>
    <w:r>
      <w:rPr>
        <w:rFonts w:ascii="Calibri" w:hAnsi="Calibri"/>
      </w:rPr>
      <w:t>05 February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D017AF">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D017AF">
      <w:rPr>
        <w:rFonts w:ascii="Calibri" w:hAnsi="Calibri"/>
        <w:noProof/>
      </w:rPr>
      <w:t>2</w:t>
    </w:r>
    <w:r w:rsidR="00FD00A2" w:rsidRPr="00957B20">
      <w:rPr>
        <w:rFonts w:ascii="Calibri" w:hAnsi="Calibri"/>
      </w:rPr>
      <w:fldChar w:fldCharType="end"/>
    </w:r>
    <w:r w:rsidR="00FD00A2" w:rsidRPr="00957B20">
      <w:rPr>
        <w:rFonts w:ascii="Calibri" w:hAnsi="Calibri"/>
      </w:rPr>
      <w:tab/>
    </w:r>
    <w:r w:rsidR="00BC4F89">
      <w:rPr>
        <w:rFonts w:ascii="Calibri" w:hAnsi="Calibri"/>
      </w:rPr>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F89" w:rsidRDefault="00BC4F89" w:rsidP="00FD00A2">
      <w:r>
        <w:separator/>
      </w:r>
    </w:p>
  </w:footnote>
  <w:footnote w:type="continuationSeparator" w:id="0">
    <w:p w:rsidR="00BC4F89" w:rsidRDefault="00BC4F89"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BC4F89">
      <w:rPr>
        <w:rFonts w:ascii="Calibri" w:hAnsi="Calibri"/>
      </w:rPr>
      <w:t>261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F89"/>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A45C0"/>
    <w:rsid w:val="005124D0"/>
    <w:rsid w:val="00554409"/>
    <w:rsid w:val="005A6203"/>
    <w:rsid w:val="005F1DC2"/>
    <w:rsid w:val="005F26DE"/>
    <w:rsid w:val="005F2D28"/>
    <w:rsid w:val="00676E09"/>
    <w:rsid w:val="006930AD"/>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BC4F89"/>
    <w:rsid w:val="00C01797"/>
    <w:rsid w:val="00C444B5"/>
    <w:rsid w:val="00CA72C7"/>
    <w:rsid w:val="00CE497A"/>
    <w:rsid w:val="00D017AF"/>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4489A81368B4060A25576E69AA76428"/>
        <w:category>
          <w:name w:val="General"/>
          <w:gallery w:val="placeholder"/>
        </w:category>
        <w:types>
          <w:type w:val="bbPlcHdr"/>
        </w:types>
        <w:behaviors>
          <w:behavior w:val="content"/>
        </w:behaviors>
        <w:guid w:val="{A451A369-2C87-423E-B06B-5ADB6B8FC209}"/>
      </w:docPartPr>
      <w:docPartBody>
        <w:p w:rsidR="00C33361" w:rsidRDefault="00C33361">
          <w:pPr>
            <w:pStyle w:val="84489A81368B4060A25576E69AA76428"/>
          </w:pPr>
          <w:r w:rsidRPr="005D19FB">
            <w:rPr>
              <w:rStyle w:val="PlaceholderText"/>
            </w:rPr>
            <w:t>Click here to enter text.</w:t>
          </w:r>
        </w:p>
      </w:docPartBody>
    </w:docPart>
    <w:docPart>
      <w:docPartPr>
        <w:name w:val="E911C271AE31447F803C795519485C5D"/>
        <w:category>
          <w:name w:val="General"/>
          <w:gallery w:val="placeholder"/>
        </w:category>
        <w:types>
          <w:type w:val="bbPlcHdr"/>
        </w:types>
        <w:behaviors>
          <w:behavior w:val="content"/>
        </w:behaviors>
        <w:guid w:val="{2DE73D33-42A6-48D0-BB53-179D7BC00B02}"/>
      </w:docPartPr>
      <w:docPartBody>
        <w:p w:rsidR="00C33361" w:rsidRDefault="00C33361">
          <w:pPr>
            <w:pStyle w:val="E911C271AE31447F803C795519485C5D"/>
          </w:pPr>
          <w:r w:rsidRPr="005D19FB">
            <w:rPr>
              <w:rStyle w:val="PlaceholderText"/>
            </w:rPr>
            <w:t>Choose an item.</w:t>
          </w:r>
        </w:p>
      </w:docPartBody>
    </w:docPart>
    <w:docPart>
      <w:docPartPr>
        <w:name w:val="A6FD434B4A5F4BA3AEFDAD3FAF2BC0AB"/>
        <w:category>
          <w:name w:val="General"/>
          <w:gallery w:val="placeholder"/>
        </w:category>
        <w:types>
          <w:type w:val="bbPlcHdr"/>
        </w:types>
        <w:behaviors>
          <w:behavior w:val="content"/>
        </w:behaviors>
        <w:guid w:val="{9C30ADA4-D6C5-434B-BDAF-310C05035364}"/>
      </w:docPartPr>
      <w:docPartBody>
        <w:p w:rsidR="00C33361" w:rsidRDefault="00C33361">
          <w:pPr>
            <w:pStyle w:val="A6FD434B4A5F4BA3AEFDAD3FAF2BC0AB"/>
          </w:pPr>
          <w:r w:rsidRPr="005D19FB">
            <w:rPr>
              <w:rStyle w:val="PlaceholderText"/>
            </w:rPr>
            <w:t>Click here to enter text.</w:t>
          </w:r>
        </w:p>
      </w:docPartBody>
    </w:docPart>
    <w:docPart>
      <w:docPartPr>
        <w:name w:val="3015DFF1A68E43C4B029142A651118BB"/>
        <w:category>
          <w:name w:val="General"/>
          <w:gallery w:val="placeholder"/>
        </w:category>
        <w:types>
          <w:type w:val="bbPlcHdr"/>
        </w:types>
        <w:behaviors>
          <w:behavior w:val="content"/>
        </w:behaviors>
        <w:guid w:val="{6001E433-A376-4AAD-97F5-AA3B586DA4D5}"/>
      </w:docPartPr>
      <w:docPartBody>
        <w:p w:rsidR="00C33361" w:rsidRDefault="00C33361">
          <w:pPr>
            <w:pStyle w:val="3015DFF1A68E43C4B029142A651118BB"/>
          </w:pPr>
          <w:r w:rsidRPr="005D19FB">
            <w:rPr>
              <w:rStyle w:val="PlaceholderText"/>
            </w:rPr>
            <w:t>Click here to enter text.</w:t>
          </w:r>
        </w:p>
      </w:docPartBody>
    </w:docPart>
    <w:docPart>
      <w:docPartPr>
        <w:name w:val="6616FB74C7CB4D0E88997497A0598969"/>
        <w:category>
          <w:name w:val="General"/>
          <w:gallery w:val="placeholder"/>
        </w:category>
        <w:types>
          <w:type w:val="bbPlcHdr"/>
        </w:types>
        <w:behaviors>
          <w:behavior w:val="content"/>
        </w:behaviors>
        <w:guid w:val="{152C69C8-21EA-4477-97E8-57096B9B841D}"/>
      </w:docPartPr>
      <w:docPartBody>
        <w:p w:rsidR="00C33361" w:rsidRDefault="00C33361">
          <w:pPr>
            <w:pStyle w:val="6616FB74C7CB4D0E88997497A0598969"/>
          </w:pPr>
          <w:r w:rsidRPr="005D19FB">
            <w:rPr>
              <w:rStyle w:val="PlaceholderText"/>
            </w:rPr>
            <w:t>Click here to enter text.</w:t>
          </w:r>
        </w:p>
      </w:docPartBody>
    </w:docPart>
    <w:docPart>
      <w:docPartPr>
        <w:name w:val="494577102F6E422AB3D4DE7CDD32FAE5"/>
        <w:category>
          <w:name w:val="General"/>
          <w:gallery w:val="placeholder"/>
        </w:category>
        <w:types>
          <w:type w:val="bbPlcHdr"/>
        </w:types>
        <w:behaviors>
          <w:behavior w:val="content"/>
        </w:behaviors>
        <w:guid w:val="{BDA009E0-0389-42CA-BDF2-748A44B4139A}"/>
      </w:docPartPr>
      <w:docPartBody>
        <w:p w:rsidR="00C33361" w:rsidRDefault="00C33361">
          <w:pPr>
            <w:pStyle w:val="494577102F6E422AB3D4DE7CDD32FAE5"/>
          </w:pPr>
          <w:r w:rsidRPr="005D19FB">
            <w:rPr>
              <w:rStyle w:val="PlaceholderText"/>
            </w:rPr>
            <w:t>Click here to enter text.</w:t>
          </w:r>
        </w:p>
      </w:docPartBody>
    </w:docPart>
    <w:docPart>
      <w:docPartPr>
        <w:name w:val="3F74DD1A0BAF490D81D07CF1E5716F55"/>
        <w:category>
          <w:name w:val="General"/>
          <w:gallery w:val="placeholder"/>
        </w:category>
        <w:types>
          <w:type w:val="bbPlcHdr"/>
        </w:types>
        <w:behaviors>
          <w:behavior w:val="content"/>
        </w:behaviors>
        <w:guid w:val="{03868323-156B-4BD9-B651-4652B43F9DA7}"/>
      </w:docPartPr>
      <w:docPartBody>
        <w:p w:rsidR="00C33361" w:rsidRDefault="00C33361">
          <w:pPr>
            <w:pStyle w:val="3F74DD1A0BAF490D81D07CF1E5716F55"/>
          </w:pPr>
          <w:r w:rsidRPr="005D19FB">
            <w:rPr>
              <w:rStyle w:val="PlaceholderText"/>
            </w:rPr>
            <w:t>Click here to enter text.</w:t>
          </w:r>
        </w:p>
      </w:docPartBody>
    </w:docPart>
    <w:docPart>
      <w:docPartPr>
        <w:name w:val="1526459450FD408FB87C359F8B4E8655"/>
        <w:category>
          <w:name w:val="General"/>
          <w:gallery w:val="placeholder"/>
        </w:category>
        <w:types>
          <w:type w:val="bbPlcHdr"/>
        </w:types>
        <w:behaviors>
          <w:behavior w:val="content"/>
        </w:behaviors>
        <w:guid w:val="{FC8B7596-A12D-47A2-B495-B4EDF8E7236C}"/>
      </w:docPartPr>
      <w:docPartBody>
        <w:p w:rsidR="00C33361" w:rsidRDefault="00C33361">
          <w:pPr>
            <w:pStyle w:val="1526459450FD408FB87C359F8B4E8655"/>
          </w:pPr>
          <w:r w:rsidRPr="005D19FB">
            <w:rPr>
              <w:rStyle w:val="PlaceholderText"/>
            </w:rPr>
            <w:t>Click here to enter text.</w:t>
          </w:r>
        </w:p>
      </w:docPartBody>
    </w:docPart>
    <w:docPart>
      <w:docPartPr>
        <w:name w:val="144494DB871946748CB23FCFF6E70380"/>
        <w:category>
          <w:name w:val="General"/>
          <w:gallery w:val="placeholder"/>
        </w:category>
        <w:types>
          <w:type w:val="bbPlcHdr"/>
        </w:types>
        <w:behaviors>
          <w:behavior w:val="content"/>
        </w:behaviors>
        <w:guid w:val="{EFBD94D5-D464-4A3F-95F8-90E09B6F66C9}"/>
      </w:docPartPr>
      <w:docPartBody>
        <w:p w:rsidR="00C33361" w:rsidRDefault="00C33361">
          <w:pPr>
            <w:pStyle w:val="144494DB871946748CB23FCFF6E70380"/>
          </w:pPr>
          <w:r w:rsidRPr="005D19FB">
            <w:rPr>
              <w:rStyle w:val="PlaceholderText"/>
            </w:rPr>
            <w:t>Choose an item.</w:t>
          </w:r>
        </w:p>
      </w:docPartBody>
    </w:docPart>
    <w:docPart>
      <w:docPartPr>
        <w:name w:val="0D55F9C5259045C28F94048EB900E2AD"/>
        <w:category>
          <w:name w:val="General"/>
          <w:gallery w:val="placeholder"/>
        </w:category>
        <w:types>
          <w:type w:val="bbPlcHdr"/>
        </w:types>
        <w:behaviors>
          <w:behavior w:val="content"/>
        </w:behaviors>
        <w:guid w:val="{5ABB8C6C-89C2-4BA3-9E0D-C26AAEA49B7D}"/>
      </w:docPartPr>
      <w:docPartBody>
        <w:p w:rsidR="00C33361" w:rsidRDefault="00C33361">
          <w:pPr>
            <w:pStyle w:val="0D55F9C5259045C28F94048EB900E2AD"/>
          </w:pPr>
          <w:r w:rsidRPr="005D19FB">
            <w:rPr>
              <w:rStyle w:val="PlaceholderText"/>
            </w:rPr>
            <w:t>Choose an item.</w:t>
          </w:r>
        </w:p>
      </w:docPartBody>
    </w:docPart>
    <w:docPart>
      <w:docPartPr>
        <w:name w:val="C181242C6DB647AC8C96BCF12AD2044B"/>
        <w:category>
          <w:name w:val="General"/>
          <w:gallery w:val="placeholder"/>
        </w:category>
        <w:types>
          <w:type w:val="bbPlcHdr"/>
        </w:types>
        <w:behaviors>
          <w:behavior w:val="content"/>
        </w:behaviors>
        <w:guid w:val="{807B651C-5DE1-4EFE-BE57-81C9AD40162E}"/>
      </w:docPartPr>
      <w:docPartBody>
        <w:p w:rsidR="00C33361" w:rsidRDefault="00C33361">
          <w:pPr>
            <w:pStyle w:val="C181242C6DB647AC8C96BCF12AD2044B"/>
          </w:pPr>
          <w:r w:rsidRPr="005D19FB">
            <w:rPr>
              <w:rStyle w:val="PlaceholderText"/>
            </w:rPr>
            <w:t>Click here to enter text.</w:t>
          </w:r>
        </w:p>
      </w:docPartBody>
    </w:docPart>
    <w:docPart>
      <w:docPartPr>
        <w:name w:val="E4B9B81414784E1CBCA9C3D7D0738323"/>
        <w:category>
          <w:name w:val="General"/>
          <w:gallery w:val="placeholder"/>
        </w:category>
        <w:types>
          <w:type w:val="bbPlcHdr"/>
        </w:types>
        <w:behaviors>
          <w:behavior w:val="content"/>
        </w:behaviors>
        <w:guid w:val="{7976A40A-C1F9-48A0-BC7F-F40278A2A724}"/>
      </w:docPartPr>
      <w:docPartBody>
        <w:p w:rsidR="00C33361" w:rsidRDefault="00C33361">
          <w:pPr>
            <w:pStyle w:val="E4B9B81414784E1CBCA9C3D7D0738323"/>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361"/>
    <w:rsid w:val="00C333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4489A81368B4060A25576E69AA76428">
    <w:name w:val="84489A81368B4060A25576E69AA76428"/>
  </w:style>
  <w:style w:type="paragraph" w:customStyle="1" w:styleId="E911C271AE31447F803C795519485C5D">
    <w:name w:val="E911C271AE31447F803C795519485C5D"/>
  </w:style>
  <w:style w:type="paragraph" w:customStyle="1" w:styleId="A6FD434B4A5F4BA3AEFDAD3FAF2BC0AB">
    <w:name w:val="A6FD434B4A5F4BA3AEFDAD3FAF2BC0AB"/>
  </w:style>
  <w:style w:type="paragraph" w:customStyle="1" w:styleId="3015DFF1A68E43C4B029142A651118BB">
    <w:name w:val="3015DFF1A68E43C4B029142A651118BB"/>
  </w:style>
  <w:style w:type="paragraph" w:customStyle="1" w:styleId="6616FB74C7CB4D0E88997497A0598969">
    <w:name w:val="6616FB74C7CB4D0E88997497A0598969"/>
  </w:style>
  <w:style w:type="paragraph" w:customStyle="1" w:styleId="494577102F6E422AB3D4DE7CDD32FAE5">
    <w:name w:val="494577102F6E422AB3D4DE7CDD32FAE5"/>
  </w:style>
  <w:style w:type="paragraph" w:customStyle="1" w:styleId="3F74DD1A0BAF490D81D07CF1E5716F55">
    <w:name w:val="3F74DD1A0BAF490D81D07CF1E5716F55"/>
  </w:style>
  <w:style w:type="paragraph" w:customStyle="1" w:styleId="1526459450FD408FB87C359F8B4E8655">
    <w:name w:val="1526459450FD408FB87C359F8B4E8655"/>
  </w:style>
  <w:style w:type="paragraph" w:customStyle="1" w:styleId="144494DB871946748CB23FCFF6E70380">
    <w:name w:val="144494DB871946748CB23FCFF6E70380"/>
  </w:style>
  <w:style w:type="paragraph" w:customStyle="1" w:styleId="0D55F9C5259045C28F94048EB900E2AD">
    <w:name w:val="0D55F9C5259045C28F94048EB900E2AD"/>
  </w:style>
  <w:style w:type="paragraph" w:customStyle="1" w:styleId="C181242C6DB647AC8C96BCF12AD2044B">
    <w:name w:val="C181242C6DB647AC8C96BCF12AD2044B"/>
  </w:style>
  <w:style w:type="paragraph" w:customStyle="1" w:styleId="E4B9B81414784E1CBCA9C3D7D0738323">
    <w:name w:val="E4B9B81414784E1CBCA9C3D7D073832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4489A81368B4060A25576E69AA76428">
    <w:name w:val="84489A81368B4060A25576E69AA76428"/>
  </w:style>
  <w:style w:type="paragraph" w:customStyle="1" w:styleId="E911C271AE31447F803C795519485C5D">
    <w:name w:val="E911C271AE31447F803C795519485C5D"/>
  </w:style>
  <w:style w:type="paragraph" w:customStyle="1" w:styleId="A6FD434B4A5F4BA3AEFDAD3FAF2BC0AB">
    <w:name w:val="A6FD434B4A5F4BA3AEFDAD3FAF2BC0AB"/>
  </w:style>
  <w:style w:type="paragraph" w:customStyle="1" w:styleId="3015DFF1A68E43C4B029142A651118BB">
    <w:name w:val="3015DFF1A68E43C4B029142A651118BB"/>
  </w:style>
  <w:style w:type="paragraph" w:customStyle="1" w:styleId="6616FB74C7CB4D0E88997497A0598969">
    <w:name w:val="6616FB74C7CB4D0E88997497A0598969"/>
  </w:style>
  <w:style w:type="paragraph" w:customStyle="1" w:styleId="494577102F6E422AB3D4DE7CDD32FAE5">
    <w:name w:val="494577102F6E422AB3D4DE7CDD32FAE5"/>
  </w:style>
  <w:style w:type="paragraph" w:customStyle="1" w:styleId="3F74DD1A0BAF490D81D07CF1E5716F55">
    <w:name w:val="3F74DD1A0BAF490D81D07CF1E5716F55"/>
  </w:style>
  <w:style w:type="paragraph" w:customStyle="1" w:styleId="1526459450FD408FB87C359F8B4E8655">
    <w:name w:val="1526459450FD408FB87C359F8B4E8655"/>
  </w:style>
  <w:style w:type="paragraph" w:customStyle="1" w:styleId="144494DB871946748CB23FCFF6E70380">
    <w:name w:val="144494DB871946748CB23FCFF6E70380"/>
  </w:style>
  <w:style w:type="paragraph" w:customStyle="1" w:styleId="0D55F9C5259045C28F94048EB900E2AD">
    <w:name w:val="0D55F9C5259045C28F94048EB900E2AD"/>
  </w:style>
  <w:style w:type="paragraph" w:customStyle="1" w:styleId="C181242C6DB647AC8C96BCF12AD2044B">
    <w:name w:val="C181242C6DB647AC8C96BCF12AD2044B"/>
  </w:style>
  <w:style w:type="paragraph" w:customStyle="1" w:styleId="E4B9B81414784E1CBCA9C3D7D0738323">
    <w:name w:val="E4B9B81414784E1CBCA9C3D7D07383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5255E-32D1-4787-9487-9B02A103F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0</TotalTime>
  <Pages>2</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3</cp:revision>
  <dcterms:created xsi:type="dcterms:W3CDTF">2016-01-22T09:57:00Z</dcterms:created>
  <dcterms:modified xsi:type="dcterms:W3CDTF">2016-01-27T16:19:00Z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